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3DEB73E" w:rsidR="00193115" w:rsidRPr="00973740" w:rsidRDefault="007D00BE" w:rsidP="00DA5999">
            <w:r>
              <w:t>451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6879E2B" w:rsidR="00193115" w:rsidRPr="00A71D3F" w:rsidRDefault="007D00BE" w:rsidP="00266CF1">
            <w:r w:rsidRPr="007D00BE">
              <w:t>Suspending Registrations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FF04216" w:rsidR="00916C37" w:rsidRPr="00973740" w:rsidRDefault="007D00BE" w:rsidP="00DA5999">
            <w:r>
              <w:rPr>
                <w:sz w:val="24"/>
              </w:rPr>
              <w:t>Suppliers/DNOs/IDNOs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286981F9" w:rsidR="00916C37" w:rsidRPr="00973740" w:rsidRDefault="003B2AE7" w:rsidP="00DA5999">
            <w:r>
              <w:t xml:space="preserve">Part </w:t>
            </w:r>
            <w:r w:rsidR="007D00BE">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51FA769" w:rsidR="00916C37" w:rsidRPr="00973740" w:rsidRDefault="007D00BE" w:rsidP="00266CF1">
            <w:r>
              <w:t>T</w:t>
            </w:r>
            <w:r>
              <w:t>he f</w:t>
            </w:r>
            <w:r w:rsidRPr="00DB59D3">
              <w:t xml:space="preserve">irst </w:t>
            </w:r>
            <w:r>
              <w:t xml:space="preserve">DCUSA </w:t>
            </w:r>
            <w:r w:rsidRPr="00DB59D3">
              <w:t>release after approval</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08D53591" w:rsidR="00916C37" w:rsidRPr="00973740" w:rsidRDefault="003F5D96" w:rsidP="00DA5999">
            <w:r>
              <w:t>1</w:t>
            </w:r>
            <w:r w:rsidR="007D00BE">
              <w:t>2</w:t>
            </w:r>
            <w:r>
              <w:t xml:space="preserve"> </w:t>
            </w:r>
            <w:r w:rsidR="007D00BE">
              <w:t>June</w:t>
            </w:r>
            <w:r>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E22019B" w:rsidR="00FD00A2" w:rsidRPr="00973740" w:rsidRDefault="008C3E4C" w:rsidP="0072107A">
    <w:pPr>
      <w:pStyle w:val="Footer"/>
    </w:pPr>
    <w:r>
      <w:t>DCP 4</w:t>
    </w:r>
    <w:r w:rsidR="003F5D96">
      <w:t>40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1A758AA0" w:rsidR="008A35FA" w:rsidRDefault="008C3E4C">
    <w:pPr>
      <w:pStyle w:val="Footer"/>
    </w:pPr>
    <w:r>
      <w:t>DCP 4</w:t>
    </w:r>
    <w:r w:rsidR="007D00BE">
      <w:t>51</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5CFD"/>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C24F7"/>
    <w:rsid w:val="003B32B1"/>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2025-05-14T12:14:00Z</dcterms:created>
  <dcterms:modified xsi:type="dcterms:W3CDTF">2025-05-14T12:14:00Z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